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4AA" w:rsidRDefault="005924AA" w:rsidP="005924A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Stephen WAYTE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:rsidR="005924AA" w:rsidRDefault="005924AA" w:rsidP="005924A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Goudhurst, Kent.</w:t>
      </w:r>
    </w:p>
    <w:p w:rsidR="005924AA" w:rsidRDefault="005924AA" w:rsidP="005924A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924AA" w:rsidRDefault="005924AA" w:rsidP="005924A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924AA" w:rsidRDefault="005924AA" w:rsidP="005924A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1485</w:t>
      </w:r>
      <w:r>
        <w:tab/>
        <w:t>He made his Will.   (Plomer p.497)</w:t>
      </w:r>
    </w:p>
    <w:p w:rsidR="005924AA" w:rsidRDefault="005924AA" w:rsidP="005924A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924AA" w:rsidRDefault="005924AA" w:rsidP="005924A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924AA" w:rsidRDefault="005924AA" w:rsidP="005924A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December 2017</w:t>
      </w:r>
    </w:p>
    <w:p w:rsidR="006B2F86" w:rsidRPr="00E71FC3" w:rsidRDefault="005924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4AA" w:rsidRDefault="005924AA" w:rsidP="00E71FC3">
      <w:pPr>
        <w:spacing w:after="0" w:line="240" w:lineRule="auto"/>
      </w:pPr>
      <w:r>
        <w:separator/>
      </w:r>
    </w:p>
  </w:endnote>
  <w:endnote w:type="continuationSeparator" w:id="0">
    <w:p w:rsidR="005924AA" w:rsidRDefault="005924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4AA" w:rsidRDefault="005924AA" w:rsidP="00E71FC3">
      <w:pPr>
        <w:spacing w:after="0" w:line="240" w:lineRule="auto"/>
      </w:pPr>
      <w:r>
        <w:separator/>
      </w:r>
    </w:p>
  </w:footnote>
  <w:footnote w:type="continuationSeparator" w:id="0">
    <w:p w:rsidR="005924AA" w:rsidRDefault="005924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AA"/>
    <w:rsid w:val="001A7C09"/>
    <w:rsid w:val="00577BD5"/>
    <w:rsid w:val="005924A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16129F-3AA0-43EE-BDCD-8198403B4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2017-12-21T18:45:00Z</dcterms:created>
  <dcterms:modified xsi:type="dcterms:W3CDTF">2017-12-21T18:47:00Z</dcterms:modified>
</cp:coreProperties>
</file>